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56" w:rsidRDefault="00996056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VY_32_INOVACE_02.02.23</w:t>
      </w:r>
    </w:p>
    <w:p w:rsidR="00996056" w:rsidRDefault="00996056">
      <w:pPr>
        <w:jc w:val="center"/>
        <w:rPr>
          <w:b/>
          <w:bCs/>
          <w:sz w:val="40"/>
          <w:szCs w:val="40"/>
        </w:rPr>
      </w:pPr>
    </w:p>
    <w:p w:rsidR="00996056" w:rsidRDefault="0099605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Základní škola 28. ř</w:t>
      </w:r>
      <w:bookmarkStart w:id="0" w:name="_GoBack"/>
      <w:bookmarkEnd w:id="0"/>
      <w:r>
        <w:rPr>
          <w:b/>
          <w:bCs/>
          <w:sz w:val="40"/>
          <w:szCs w:val="40"/>
        </w:rPr>
        <w:t>íjna Neratovice</w:t>
      </w:r>
    </w:p>
    <w:p w:rsidR="00996056" w:rsidRDefault="0099605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89.25pt;height:88.5pt;visibility:visible">
            <v:imagedata r:id="rId4" o:title=""/>
          </v:shape>
        </w:pict>
      </w:r>
    </w:p>
    <w:p w:rsidR="00996056" w:rsidRDefault="00996056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sz w:val="40"/>
          <w:szCs w:val="40"/>
        </w:rPr>
        <w:t>Název projektu:   Škola plná nových nápadů</w:t>
      </w:r>
    </w:p>
    <w:p w:rsidR="00996056" w:rsidRDefault="00996056">
      <w:pPr>
        <w:jc w:val="center"/>
        <w:rPr>
          <w:sz w:val="32"/>
          <w:szCs w:val="32"/>
        </w:rPr>
      </w:pPr>
      <w:r>
        <w:rPr>
          <w:sz w:val="32"/>
          <w:szCs w:val="32"/>
        </w:rPr>
        <w:t>Registrační číslo: CZ 1.07/1.4.00/21.1519</w:t>
      </w:r>
    </w:p>
    <w:p w:rsidR="00996056" w:rsidRDefault="0099605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>Tento výukový materiál vznikl v rámci operačního programu Vzdělávání pro konkurenceschopnost</w:t>
      </w:r>
    </w:p>
    <w:p w:rsidR="00996056" w:rsidRDefault="009960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>Název výukového materiálu:  Soustava SI:  Jednotky hmotnosti</w:t>
      </w:r>
    </w:p>
    <w:p w:rsidR="00996056" w:rsidRDefault="00996056">
      <w:pPr>
        <w:jc w:val="center"/>
      </w:pPr>
      <w:r>
        <w:t>LISTOPAD 2011</w:t>
      </w:r>
    </w:p>
    <w:p w:rsidR="00996056" w:rsidRDefault="0099605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Předmět:    Fyzika </w:t>
      </w:r>
    </w:p>
    <w:p w:rsidR="00996056" w:rsidRDefault="0099605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Autor:  Mgr. Ivana Šnáblová</w:t>
      </w:r>
    </w:p>
    <w:p w:rsidR="00996056" w:rsidRDefault="0099605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Cílová skupina: 6. ROČNÍK ZÁKLADNÍ ŠKOLY</w:t>
      </w:r>
    </w:p>
    <w:p w:rsidR="00996056" w:rsidRDefault="0099605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Anotace: </w:t>
      </w:r>
      <w:r>
        <w:rPr>
          <w:sz w:val="28"/>
          <w:szCs w:val="28"/>
        </w:rPr>
        <w:t>Pracovní list je jednoduchý test s tajenkou. Slouží k procvičení převodů jednotek.  Žáci mohou při vyplnění testu používat tabulku, kterou si vyplní a překontrolují podle řešení na tabuli. Test je možné také promítnout ve formě prezentace, která je součástí tohoto materiálu. K odpovědi na otázku v testu je třeba předem žáky velmi pečlivě seznámit se sadou závaží a způsobem používání sady, odpověď z tajenky přizpůsobit sadě závaží, kterou mají žáci k dispozici. Časová dotace 30 minut.</w:t>
      </w:r>
    </w:p>
    <w:p w:rsidR="00996056" w:rsidRDefault="00996056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8"/>
          <w:szCs w:val="28"/>
        </w:rPr>
        <w:t>Použité zdroje</w:t>
      </w:r>
      <w:r>
        <w:rPr>
          <w:b/>
          <w:bCs/>
        </w:rPr>
        <w:t>:</w:t>
      </w:r>
      <w:r>
        <w:rPr>
          <w:rFonts w:ascii="Times New Roman" w:hAnsi="Times New Roman" w:cs="Times New Roman"/>
          <w:color w:val="000000"/>
          <w:kern w:val="24"/>
          <w:lang w:eastAsia="cs-CZ"/>
        </w:rPr>
        <w:t xml:space="preserve"> </w:t>
      </w:r>
      <w:r>
        <w:rPr>
          <w:b/>
          <w:bCs/>
          <w:sz w:val="28"/>
          <w:szCs w:val="28"/>
        </w:rPr>
        <w:t xml:space="preserve">: </w:t>
      </w:r>
      <w:r>
        <w:rPr>
          <w:sz w:val="24"/>
          <w:szCs w:val="24"/>
        </w:rPr>
        <w:t xml:space="preserve">PaeDr F. Jáchym,  PaeDr J. Tesař Dr: Fyzika pro základní školy, SPN pedagogické nakladatelství a.s. 1999, 2000                                                                                                                RNDr R. Kolářová, PaeDr F. Běloun, RNDr M. Chytilová, RNDr M. Petera: Tabulky pro základní školy, SPN pedagogické nakladatelství a.s.  2000                                                                         </w:t>
      </w:r>
      <w:r>
        <w:t xml:space="preserve"> Miloš Chvojka, Jiří Skála: Malý slovník jednotek měření, Mladá fronta1983</w:t>
      </w:r>
    </w:p>
    <w:p w:rsidR="00996056" w:rsidRDefault="00996056">
      <w:pPr>
        <w:rPr>
          <w:rFonts w:ascii="Times New Roman" w:hAnsi="Times New Roman" w:cs="Times New Roman"/>
        </w:rPr>
      </w:pPr>
      <w:r>
        <w:rPr>
          <w:b/>
          <w:bCs/>
          <w:sz w:val="24"/>
          <w:szCs w:val="24"/>
        </w:rPr>
        <w:t>Materiály jsou určeny pro bezplatné používání pro potřeby výuky a vzdělávání na všech typech škol a školských zařízení. Jakékoliv další využití podléhá autorskému zákonu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96056" w:rsidRDefault="00996056">
      <w:pPr>
        <w:rPr>
          <w:rFonts w:ascii="Times New Roman" w:hAnsi="Times New Roman" w:cs="Times New Roman"/>
        </w:rPr>
      </w:pPr>
    </w:p>
    <w:p w:rsidR="00996056" w:rsidRDefault="00996056">
      <w:pPr>
        <w:rPr>
          <w:rFonts w:ascii="Times New Roman" w:hAnsi="Times New Roman" w:cs="Times New Roman"/>
        </w:rPr>
      </w:pPr>
      <w:r>
        <w:rPr>
          <w:sz w:val="48"/>
          <w:szCs w:val="48"/>
        </w:rPr>
        <w:t>Tabulka pro převody jednotek délky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2"/>
        <w:gridCol w:w="1842"/>
        <w:gridCol w:w="1842"/>
        <w:gridCol w:w="1843"/>
        <w:gridCol w:w="1843"/>
      </w:tblGrid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t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kg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mg</w:t>
            </w:r>
          </w:p>
        </w:tc>
      </w:tr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 t =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 kg =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 g =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 mg =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</w:tr>
    </w:tbl>
    <w:p w:rsidR="00996056" w:rsidRDefault="00996056">
      <w:pPr>
        <w:rPr>
          <w:sz w:val="32"/>
          <w:szCs w:val="32"/>
        </w:rPr>
      </w:pPr>
      <w:r>
        <w:rPr>
          <w:sz w:val="32"/>
          <w:szCs w:val="32"/>
        </w:rPr>
        <w:t>Vyluštěte tajenku pomocí správných odpovědí v testu</w:t>
      </w:r>
    </w:p>
    <w:tbl>
      <w:tblPr>
        <w:tblW w:w="8640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960"/>
        <w:gridCol w:w="960"/>
        <w:gridCol w:w="960"/>
        <w:gridCol w:w="960"/>
        <w:gridCol w:w="960"/>
        <w:gridCol w:w="960"/>
        <w:gridCol w:w="975"/>
        <w:gridCol w:w="960"/>
        <w:gridCol w:w="960"/>
      </w:tblGrid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5,5 kg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5500g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650 mg=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65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901 mg=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0,901g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550g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6,5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9,1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55g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0,65g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0,91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32 kg=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320g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920 kg=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0,92 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2030 kg=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2,03 t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3200mg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92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203 t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32000g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9,2 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23 t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6000g=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j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7,4 t=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740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49 t=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49000kg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60kg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7400kg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490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 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74 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4,9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400 mg=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0,4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0.570 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570 mg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123g=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12,3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0,4g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ch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57 mg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0,123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0,4 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5,7 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1,23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800 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8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150 kg=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1,5 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0,98 kg=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980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0.8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0,150  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č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98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80 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0,150 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9,8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4,5 kg=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45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0,45 kg=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45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6750mg=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67,5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450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450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6,75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4500g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4500 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0,675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0,384 t=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3,84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lang w:eastAsia="cs-CZ"/>
              </w:rPr>
            </w:pPr>
            <w:r>
              <w:rPr>
                <w:b/>
                <w:bCs/>
                <w:lang w:eastAsia="cs-CZ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38,4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ě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lang w:eastAsia="cs-CZ"/>
              </w:rPr>
            </w:pPr>
            <w:r>
              <w:rPr>
                <w:lang w:eastAsia="cs-CZ"/>
              </w:rPr>
              <w:t>384 kg</w:t>
            </w:r>
          </w:p>
        </w:tc>
      </w:tr>
    </w:tbl>
    <w:p w:rsidR="00996056" w:rsidRDefault="00996056">
      <w:pPr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>Tajenka: Najděte_____________________________________________________________________________________________________závaží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996056" w:rsidRDefault="00996056">
      <w:pPr>
        <w:rPr>
          <w:sz w:val="32"/>
          <w:szCs w:val="32"/>
        </w:rPr>
      </w:pPr>
      <w:r>
        <w:rPr>
          <w:sz w:val="32"/>
          <w:szCs w:val="32"/>
        </w:rPr>
        <w:t>Odpověď__________________________________________________________________________________</w:t>
      </w:r>
    </w:p>
    <w:p w:rsidR="00996056" w:rsidRDefault="00996056">
      <w:pPr>
        <w:rPr>
          <w:rFonts w:ascii="Times New Roman" w:hAnsi="Times New Roman" w:cs="Times New Roman"/>
          <w:color w:val="FF0000"/>
          <w:sz w:val="32"/>
          <w:szCs w:val="32"/>
        </w:rPr>
      </w:pPr>
    </w:p>
    <w:p w:rsidR="00996056" w:rsidRDefault="00996056">
      <w:pPr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Řešení </w:t>
      </w:r>
    </w:p>
    <w:p w:rsidR="00996056" w:rsidRDefault="00996056">
      <w:pPr>
        <w:rPr>
          <w:rFonts w:ascii="Times New Roman" w:hAnsi="Times New Roman" w:cs="Times New Roman"/>
          <w:sz w:val="48"/>
          <w:szCs w:val="48"/>
        </w:rPr>
      </w:pPr>
      <w:r>
        <w:rPr>
          <w:sz w:val="48"/>
          <w:szCs w:val="48"/>
        </w:rPr>
        <w:t>Tabulka pro převody jednotek délky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2"/>
        <w:gridCol w:w="1842"/>
        <w:gridCol w:w="1842"/>
        <w:gridCol w:w="1843"/>
        <w:gridCol w:w="1843"/>
      </w:tblGrid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t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kg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mg</w:t>
            </w:r>
          </w:p>
        </w:tc>
      </w:tr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 t =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1000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1000 000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1000 000 000</w:t>
            </w:r>
          </w:p>
        </w:tc>
      </w:tr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 kg =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0,001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1000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1000 000</w:t>
            </w:r>
          </w:p>
        </w:tc>
      </w:tr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 g =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0,000 001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0,001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1000</w:t>
            </w:r>
          </w:p>
        </w:tc>
      </w:tr>
      <w:tr w:rsidR="00996056">
        <w:trPr>
          <w:jc w:val="center"/>
        </w:trPr>
        <w:tc>
          <w:tcPr>
            <w:tcW w:w="1842" w:type="dxa"/>
          </w:tcPr>
          <w:p w:rsidR="00996056" w:rsidRDefault="00996056">
            <w:pPr>
              <w:spacing w:after="0" w:line="240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 mg =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0,000 000 001</w:t>
            </w:r>
          </w:p>
        </w:tc>
        <w:tc>
          <w:tcPr>
            <w:tcW w:w="1842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0,000 001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0,001</w:t>
            </w:r>
          </w:p>
        </w:tc>
        <w:tc>
          <w:tcPr>
            <w:tcW w:w="1843" w:type="dxa"/>
          </w:tcPr>
          <w:p w:rsidR="00996056" w:rsidRDefault="00996056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</w:tr>
    </w:tbl>
    <w:p w:rsidR="00996056" w:rsidRDefault="00996056">
      <w:pPr>
        <w:rPr>
          <w:sz w:val="32"/>
          <w:szCs w:val="32"/>
        </w:rPr>
      </w:pPr>
      <w:r>
        <w:rPr>
          <w:sz w:val="32"/>
          <w:szCs w:val="32"/>
        </w:rPr>
        <w:t>Vyluštěte tajenku pomocí správných odpovědí v testu</w:t>
      </w:r>
    </w:p>
    <w:tbl>
      <w:tblPr>
        <w:tblW w:w="6819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960"/>
        <w:gridCol w:w="340"/>
        <w:gridCol w:w="960"/>
        <w:gridCol w:w="960"/>
        <w:gridCol w:w="349"/>
        <w:gridCol w:w="960"/>
        <w:gridCol w:w="975"/>
        <w:gridCol w:w="280"/>
        <w:gridCol w:w="1035"/>
      </w:tblGrid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5,5 kg =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5500g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650 mg=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65 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901 mg=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ž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0,901g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550g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7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6,5 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9,1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55g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0,65g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z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0,91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32 kg=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320g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920 kg=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0,92 t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2030 kg=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í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2,03 t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3200mg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8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92 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t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203 t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32000g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9,2 t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á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23 t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6000g=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j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7,4 t=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740 kg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49 t=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49000kg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60kg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9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7400kg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n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490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 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74 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c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4,9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400 mg=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0,4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0.570 g=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570 mg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123 g=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ž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12,3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0,4g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10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ch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57 mg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s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0,123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0,4 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5,7 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l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1,23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800 g=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150 kg=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1,5 t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0,98 kg=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a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980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0.8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11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0,150  t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98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80 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0,150 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o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9,8 g</w:t>
            </w:r>
          </w:p>
        </w:tc>
      </w:tr>
      <w:tr w:rsidR="0099605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4,5 kg=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45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0,45 kg=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45 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6750mg=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n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67,5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450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12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450 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d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6,75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4500g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4500 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0,675 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0,384 t=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3,84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19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ň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38,4 kg</w:t>
            </w:r>
          </w:p>
        </w:tc>
      </w:tr>
      <w:tr w:rsidR="009960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FF0000"/>
                <w:lang w:eastAsia="cs-CZ"/>
              </w:rPr>
            </w:pPr>
            <w:r>
              <w:rPr>
                <w:color w:val="FF0000"/>
                <w:lang w:eastAsia="cs-CZ"/>
              </w:rPr>
              <w:t>ě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6056" w:rsidRDefault="00996056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384 kg</w:t>
            </w:r>
          </w:p>
        </w:tc>
      </w:tr>
    </w:tbl>
    <w:p w:rsidR="00996056" w:rsidRDefault="00996056">
      <w:pPr>
        <w:rPr>
          <w:rFonts w:ascii="Times New Roman" w:hAnsi="Times New Roman" w:cs="Times New Roman"/>
          <w:color w:val="FF0000"/>
          <w:sz w:val="32"/>
          <w:szCs w:val="32"/>
        </w:rPr>
      </w:pPr>
    </w:p>
    <w:p w:rsidR="00996056" w:rsidRDefault="00996056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Najděte nejmenší závaží v sadě závaží</w:t>
      </w:r>
    </w:p>
    <w:sectPr w:rsidR="00996056" w:rsidSect="00996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056"/>
    <w:rsid w:val="00996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4</Pages>
  <Words>547</Words>
  <Characters>3119</Characters>
  <Application>Microsoft Office Outlook</Application>
  <DocSecurity>0</DocSecurity>
  <Lines>0</Lines>
  <Paragraphs>0</Paragraphs>
  <ScaleCrop>false</ScaleCrop>
  <Company>_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ProBook05</dc:creator>
  <cp:keywords/>
  <dc:description/>
  <cp:lastModifiedBy>Mila</cp:lastModifiedBy>
  <cp:revision>13</cp:revision>
  <dcterms:created xsi:type="dcterms:W3CDTF">2011-10-27T08:41:00Z</dcterms:created>
  <dcterms:modified xsi:type="dcterms:W3CDTF">2012-06-12T05:14:00Z</dcterms:modified>
</cp:coreProperties>
</file>